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08095" w14:textId="77777777" w:rsidR="006010DF" w:rsidRDefault="006010DF" w:rsidP="006010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Margery SPRINGOLDE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fl.1430)</w:t>
      </w:r>
    </w:p>
    <w:p w14:paraId="36219AB6" w14:textId="77777777" w:rsidR="006010DF" w:rsidRDefault="006010DF" w:rsidP="006010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Redbourne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</w:t>
      </w:r>
    </w:p>
    <w:p w14:paraId="42391601" w14:textId="77777777" w:rsidR="006010DF" w:rsidRDefault="006010DF" w:rsidP="006010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0DEEB2" w14:textId="77777777" w:rsidR="006010DF" w:rsidRDefault="006010DF" w:rsidP="006010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8ADD55" w14:textId="77777777" w:rsidR="006010DF" w:rsidRDefault="006010DF" w:rsidP="006010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Thomas(q.v.).</w:t>
      </w:r>
    </w:p>
    <w:p w14:paraId="3259E856" w14:textId="77777777" w:rsidR="006010DF" w:rsidRDefault="006010DF" w:rsidP="006010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p.234)</w:t>
      </w:r>
    </w:p>
    <w:p w14:paraId="3E32F8A5" w14:textId="77777777" w:rsidR="006010DF" w:rsidRPr="006125F1" w:rsidRDefault="006010DF" w:rsidP="006010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Daughter:   Joan(q.v.).   (ibid.)</w:t>
      </w:r>
    </w:p>
    <w:p w14:paraId="44799DC5" w14:textId="77777777" w:rsidR="006010DF" w:rsidRDefault="006010DF" w:rsidP="006010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A66184" w14:textId="77777777" w:rsidR="006010DF" w:rsidRDefault="006010DF" w:rsidP="006010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F7BB59" w14:textId="77777777" w:rsidR="006010DF" w:rsidRDefault="006010DF" w:rsidP="006010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Nov.1430</w:t>
      </w:r>
      <w:r>
        <w:rPr>
          <w:rFonts w:ascii="Times New Roman" w:hAnsi="Times New Roman" w:cs="Times New Roman"/>
          <w:sz w:val="24"/>
          <w:szCs w:val="24"/>
        </w:rPr>
        <w:tab/>
        <w:t>Thomas appointed her as a joint executor of his Will.   (ibid.)</w:t>
      </w:r>
    </w:p>
    <w:p w14:paraId="47DB4097" w14:textId="77777777" w:rsidR="006010DF" w:rsidRDefault="006010DF" w:rsidP="006010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49B30D" w14:textId="77777777" w:rsidR="006010DF" w:rsidRDefault="006010DF" w:rsidP="006010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66DD87" w14:textId="77777777" w:rsidR="006010DF" w:rsidRDefault="006010DF" w:rsidP="006010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2022</w:t>
      </w:r>
    </w:p>
    <w:p w14:paraId="6600E9C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118CE" w14:textId="77777777" w:rsidR="006010DF" w:rsidRDefault="006010DF" w:rsidP="009139A6">
      <w:r>
        <w:separator/>
      </w:r>
    </w:p>
  </w:endnote>
  <w:endnote w:type="continuationSeparator" w:id="0">
    <w:p w14:paraId="60838E97" w14:textId="77777777" w:rsidR="006010DF" w:rsidRDefault="006010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449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9FB3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E1B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54E5C" w14:textId="77777777" w:rsidR="006010DF" w:rsidRDefault="006010DF" w:rsidP="009139A6">
      <w:r>
        <w:separator/>
      </w:r>
    </w:p>
  </w:footnote>
  <w:footnote w:type="continuationSeparator" w:id="0">
    <w:p w14:paraId="11A80C9E" w14:textId="77777777" w:rsidR="006010DF" w:rsidRDefault="006010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4E4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580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75C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DF"/>
    <w:rsid w:val="000666E0"/>
    <w:rsid w:val="002510B7"/>
    <w:rsid w:val="005C130B"/>
    <w:rsid w:val="006010D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A8BF9"/>
  <w15:chartTrackingRefBased/>
  <w15:docId w15:val="{22CB0605-948D-4300-B0FB-B4B963FC1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2022-01-10T12:01:00Z</dcterms:created>
  <dcterms:modified xsi:type="dcterms:W3CDTF">2022-01-10T12:02:00Z</dcterms:modified>
</cp:coreProperties>
</file>